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05D" w:rsidRPr="000A14D7" w:rsidRDefault="0050105D" w:rsidP="005010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MARTYN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 (fl.1480)</w:t>
      </w:r>
    </w:p>
    <w:p w:rsidR="0050105D" w:rsidRPr="000A14D7" w:rsidRDefault="0050105D" w:rsidP="005010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Kent.</w:t>
      </w:r>
    </w:p>
    <w:p w:rsidR="0050105D" w:rsidRPr="000A14D7" w:rsidRDefault="0050105D" w:rsidP="005010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105D" w:rsidRPr="000A14D7" w:rsidRDefault="0050105D" w:rsidP="005010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105D" w:rsidRPr="000A14D7" w:rsidRDefault="0050105D" w:rsidP="005010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1480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50105D" w:rsidRPr="000A14D7" w:rsidRDefault="0050105D" w:rsidP="005010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105D" w:rsidRPr="000A14D7" w:rsidRDefault="0050105D" w:rsidP="005010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105D" w:rsidRPr="000A14D7" w:rsidRDefault="0050105D" w:rsidP="005010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05D" w:rsidRDefault="0050105D" w:rsidP="00564E3C">
      <w:pPr>
        <w:spacing w:after="0" w:line="240" w:lineRule="auto"/>
      </w:pPr>
      <w:r>
        <w:separator/>
      </w:r>
    </w:p>
  </w:endnote>
  <w:endnote w:type="continuationSeparator" w:id="0">
    <w:p w:rsidR="0050105D" w:rsidRDefault="0050105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0105D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05D" w:rsidRDefault="0050105D" w:rsidP="00564E3C">
      <w:pPr>
        <w:spacing w:after="0" w:line="240" w:lineRule="auto"/>
      </w:pPr>
      <w:r>
        <w:separator/>
      </w:r>
    </w:p>
  </w:footnote>
  <w:footnote w:type="continuationSeparator" w:id="0">
    <w:p w:rsidR="0050105D" w:rsidRDefault="0050105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05D"/>
    <w:rsid w:val="00372DC6"/>
    <w:rsid w:val="0050105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45D82F-3346-461B-B72D-79200CE13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2015-11-03T21:04:00Z</dcterms:created>
  <dcterms:modified xsi:type="dcterms:W3CDTF">2015-11-03T21:04:00Z</dcterms:modified>
</cp:coreProperties>
</file>